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DF4" w:rsidRPr="00F8555A" w:rsidRDefault="00656DF4" w:rsidP="00656DF4">
      <w:pPr>
        <w:keepNext/>
        <w:jc w:val="center"/>
        <w:outlineLvl w:val="3"/>
        <w:rPr>
          <w:b/>
          <w:sz w:val="36"/>
          <w:szCs w:val="20"/>
          <w:lang w:val="uk-UA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2807335</wp:posOffset>
            </wp:positionH>
            <wp:positionV relativeFrom="paragraph">
              <wp:posOffset>-71120</wp:posOffset>
            </wp:positionV>
            <wp:extent cx="504825" cy="685800"/>
            <wp:effectExtent l="19050" t="0" r="9525" b="0"/>
            <wp:wrapSquare wrapText="right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8555A">
        <w:rPr>
          <w:b/>
          <w:sz w:val="36"/>
          <w:szCs w:val="20"/>
          <w:lang w:val="uk-UA"/>
        </w:rPr>
        <w:tab/>
      </w:r>
      <w:r w:rsidRPr="00F8555A">
        <w:rPr>
          <w:b/>
          <w:sz w:val="36"/>
          <w:szCs w:val="20"/>
          <w:lang w:val="uk-UA"/>
        </w:rPr>
        <w:tab/>
        <w:t xml:space="preserve"> </w:t>
      </w:r>
    </w:p>
    <w:p w:rsidR="00656DF4" w:rsidRPr="00F8555A" w:rsidRDefault="00656DF4" w:rsidP="00656DF4">
      <w:pPr>
        <w:tabs>
          <w:tab w:val="left" w:pos="2835"/>
          <w:tab w:val="left" w:pos="3402"/>
        </w:tabs>
        <w:jc w:val="center"/>
        <w:rPr>
          <w:b/>
          <w:bCs/>
          <w:sz w:val="28"/>
          <w:szCs w:val="28"/>
          <w:lang w:val="uk-UA"/>
        </w:rPr>
      </w:pPr>
    </w:p>
    <w:p w:rsidR="00656DF4" w:rsidRDefault="00656DF4" w:rsidP="00656DF4">
      <w:pPr>
        <w:tabs>
          <w:tab w:val="left" w:pos="2835"/>
          <w:tab w:val="left" w:pos="3402"/>
        </w:tabs>
        <w:jc w:val="center"/>
        <w:rPr>
          <w:b/>
          <w:bCs/>
          <w:sz w:val="28"/>
          <w:szCs w:val="28"/>
          <w:lang w:val="uk-UA"/>
        </w:rPr>
      </w:pPr>
    </w:p>
    <w:p w:rsidR="00656DF4" w:rsidRDefault="00656DF4" w:rsidP="00656DF4">
      <w:pPr>
        <w:tabs>
          <w:tab w:val="left" w:pos="2835"/>
          <w:tab w:val="left" w:pos="3402"/>
        </w:tabs>
        <w:jc w:val="center"/>
        <w:rPr>
          <w:b/>
          <w:bCs/>
          <w:sz w:val="28"/>
          <w:szCs w:val="28"/>
          <w:lang w:val="uk-UA"/>
        </w:rPr>
      </w:pPr>
      <w:r w:rsidRPr="00F8555A">
        <w:rPr>
          <w:b/>
          <w:bCs/>
          <w:sz w:val="28"/>
          <w:szCs w:val="28"/>
          <w:lang w:val="uk-UA"/>
        </w:rPr>
        <w:t>КАГАРЛИЦЬКА МІСЬКА РАДА VIII СКЛИКАННЯ</w:t>
      </w:r>
    </w:p>
    <w:p w:rsidR="00656DF4" w:rsidRPr="00AB2F5A" w:rsidRDefault="00AB2F5A" w:rsidP="00C737B0">
      <w:pPr>
        <w:tabs>
          <w:tab w:val="left" w:pos="2835"/>
          <w:tab w:val="left" w:pos="3402"/>
        </w:tabs>
        <w:jc w:val="right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ПРОЄКТ</w:t>
      </w:r>
    </w:p>
    <w:p w:rsidR="00656DF4" w:rsidRPr="00F8555A" w:rsidRDefault="00656DF4" w:rsidP="00C14470">
      <w:pPr>
        <w:ind w:right="-525"/>
        <w:jc w:val="center"/>
        <w:rPr>
          <w:b/>
          <w:sz w:val="28"/>
          <w:szCs w:val="28"/>
          <w:lang w:val="uk-UA"/>
        </w:rPr>
      </w:pPr>
      <w:r w:rsidRPr="00F8555A">
        <w:rPr>
          <w:b/>
          <w:sz w:val="28"/>
          <w:szCs w:val="28"/>
          <w:lang w:val="uk-UA"/>
        </w:rPr>
        <w:t>РІШЕННЯ</w:t>
      </w:r>
    </w:p>
    <w:p w:rsidR="00656DF4" w:rsidRPr="00F8555A" w:rsidRDefault="00656DF4" w:rsidP="00656DF4">
      <w:pPr>
        <w:jc w:val="both"/>
        <w:rPr>
          <w:b/>
          <w:sz w:val="28"/>
          <w:szCs w:val="28"/>
          <w:lang w:val="uk-UA"/>
        </w:rPr>
      </w:pPr>
    </w:p>
    <w:p w:rsidR="00656DF4" w:rsidRDefault="00AB2F5A" w:rsidP="00AB2F5A">
      <w:pPr>
        <w:rPr>
          <w:b/>
          <w:sz w:val="28"/>
          <w:szCs w:val="28"/>
          <w:lang w:val="uk-UA"/>
        </w:rPr>
      </w:pPr>
      <w:r w:rsidRPr="00932EC3">
        <w:rPr>
          <w:b/>
          <w:sz w:val="28"/>
          <w:szCs w:val="28"/>
        </w:rPr>
        <w:t xml:space="preserve">     </w:t>
      </w:r>
      <w:r w:rsidR="00D14249">
        <w:rPr>
          <w:b/>
          <w:sz w:val="28"/>
          <w:szCs w:val="28"/>
          <w:lang w:val="uk-UA"/>
        </w:rPr>
        <w:t>15</w:t>
      </w:r>
      <w:r w:rsidR="00656DF4" w:rsidRPr="00F8555A">
        <w:rPr>
          <w:b/>
          <w:sz w:val="28"/>
          <w:szCs w:val="28"/>
          <w:lang w:val="uk-UA"/>
        </w:rPr>
        <w:t>.</w:t>
      </w:r>
      <w:r w:rsidR="00DE4A69">
        <w:rPr>
          <w:b/>
          <w:sz w:val="28"/>
          <w:szCs w:val="28"/>
          <w:lang w:val="uk-UA"/>
        </w:rPr>
        <w:t>02</w:t>
      </w:r>
      <w:r w:rsidR="00656DF4" w:rsidRPr="00F8555A">
        <w:rPr>
          <w:b/>
          <w:sz w:val="28"/>
          <w:szCs w:val="28"/>
          <w:lang w:val="uk-UA"/>
        </w:rPr>
        <w:t>.202</w:t>
      </w:r>
      <w:r w:rsidR="00DE4A69">
        <w:rPr>
          <w:b/>
          <w:sz w:val="28"/>
          <w:szCs w:val="28"/>
          <w:lang w:val="uk-UA"/>
        </w:rPr>
        <w:t>4</w:t>
      </w:r>
      <w:r w:rsidR="00656DF4" w:rsidRPr="00F8555A">
        <w:rPr>
          <w:b/>
          <w:sz w:val="28"/>
          <w:szCs w:val="28"/>
          <w:lang w:val="uk-UA"/>
        </w:rPr>
        <w:t xml:space="preserve"> №</w:t>
      </w:r>
      <w:r w:rsidR="00DE4A69">
        <w:rPr>
          <w:b/>
          <w:sz w:val="28"/>
          <w:szCs w:val="28"/>
          <w:lang w:val="uk-UA"/>
        </w:rPr>
        <w:t xml:space="preserve"> </w:t>
      </w:r>
      <w:r w:rsidR="00A33B9E">
        <w:rPr>
          <w:b/>
          <w:sz w:val="28"/>
          <w:szCs w:val="28"/>
          <w:lang w:val="uk-UA"/>
        </w:rPr>
        <w:t xml:space="preserve"> </w:t>
      </w:r>
      <w:r w:rsidR="00656DF4" w:rsidRPr="00F8555A">
        <w:rPr>
          <w:b/>
          <w:sz w:val="28"/>
          <w:szCs w:val="28"/>
          <w:lang w:val="uk-UA"/>
        </w:rPr>
        <w:t xml:space="preserve">- </w:t>
      </w:r>
      <w:r w:rsidR="001B026F">
        <w:rPr>
          <w:b/>
          <w:sz w:val="28"/>
          <w:szCs w:val="28"/>
          <w:lang w:val="uk-UA"/>
        </w:rPr>
        <w:t>50</w:t>
      </w:r>
      <w:r w:rsidR="00656DF4" w:rsidRPr="00F8555A">
        <w:rPr>
          <w:b/>
          <w:sz w:val="28"/>
          <w:szCs w:val="28"/>
          <w:lang w:val="uk-UA"/>
        </w:rPr>
        <w:t xml:space="preserve"> - VIІІ                    </w:t>
      </w:r>
      <w:r w:rsidR="001560BD">
        <w:rPr>
          <w:b/>
          <w:sz w:val="28"/>
          <w:szCs w:val="28"/>
          <w:lang w:val="uk-UA"/>
        </w:rPr>
        <w:t xml:space="preserve"> </w:t>
      </w:r>
      <w:r w:rsidR="00656DF4" w:rsidRPr="00F8555A">
        <w:rPr>
          <w:b/>
          <w:sz w:val="28"/>
          <w:szCs w:val="28"/>
          <w:lang w:val="uk-UA"/>
        </w:rPr>
        <w:t xml:space="preserve">                     </w:t>
      </w:r>
      <w:r w:rsidR="00AC33C3">
        <w:rPr>
          <w:b/>
          <w:sz w:val="28"/>
          <w:szCs w:val="28"/>
          <w:lang w:val="uk-UA"/>
        </w:rPr>
        <w:t xml:space="preserve">  </w:t>
      </w:r>
      <w:r w:rsidR="00DE4A69">
        <w:rPr>
          <w:b/>
          <w:sz w:val="28"/>
          <w:szCs w:val="28"/>
          <w:lang w:val="uk-UA"/>
        </w:rPr>
        <w:t xml:space="preserve">  </w:t>
      </w:r>
      <w:r w:rsidR="00656DF4" w:rsidRPr="00F8555A">
        <w:rPr>
          <w:b/>
          <w:sz w:val="28"/>
          <w:szCs w:val="28"/>
          <w:lang w:val="uk-UA"/>
        </w:rPr>
        <w:t xml:space="preserve">       м. Кагарлик</w:t>
      </w:r>
    </w:p>
    <w:p w:rsidR="001560BD" w:rsidRPr="00F8555A" w:rsidRDefault="001560BD" w:rsidP="001560BD">
      <w:pPr>
        <w:jc w:val="center"/>
        <w:rPr>
          <w:b/>
          <w:sz w:val="28"/>
          <w:szCs w:val="28"/>
          <w:lang w:val="uk-UA"/>
        </w:rPr>
      </w:pPr>
    </w:p>
    <w:p w:rsidR="00905A62" w:rsidRDefault="00905A62" w:rsidP="00322F7E">
      <w:pPr>
        <w:rPr>
          <w:lang w:val="uk-UA"/>
        </w:rPr>
      </w:pPr>
      <w:r>
        <w:rPr>
          <w:lang w:val="uk-UA"/>
        </w:rPr>
        <w:t xml:space="preserve">  </w:t>
      </w:r>
    </w:p>
    <w:p w:rsidR="00DE4A69" w:rsidRDefault="00DE4A69" w:rsidP="00DE4A69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</w:t>
      </w:r>
      <w:r w:rsidR="00905A62" w:rsidRPr="00656DF4">
        <w:rPr>
          <w:b/>
          <w:sz w:val="28"/>
          <w:szCs w:val="28"/>
          <w:lang w:val="uk-UA"/>
        </w:rPr>
        <w:t>Про затвердження переліку природоохоронних</w:t>
      </w:r>
      <w:r w:rsidR="00CC19A7">
        <w:rPr>
          <w:b/>
          <w:sz w:val="28"/>
          <w:szCs w:val="28"/>
          <w:lang w:val="uk-UA"/>
        </w:rPr>
        <w:t xml:space="preserve"> </w:t>
      </w:r>
    </w:p>
    <w:p w:rsidR="00DE4A69" w:rsidRDefault="00AB2F5A" w:rsidP="00DE4A69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</w:t>
      </w:r>
      <w:r w:rsidR="00DF2CED" w:rsidRPr="00656DF4">
        <w:rPr>
          <w:b/>
          <w:sz w:val="28"/>
          <w:szCs w:val="28"/>
          <w:lang w:val="uk-UA"/>
        </w:rPr>
        <w:t xml:space="preserve">заходів </w:t>
      </w:r>
      <w:r w:rsidR="00CC19A7">
        <w:rPr>
          <w:b/>
          <w:sz w:val="28"/>
          <w:szCs w:val="28"/>
          <w:lang w:val="uk-UA"/>
        </w:rPr>
        <w:t>на території</w:t>
      </w:r>
      <w:r w:rsidR="003967FF" w:rsidRPr="00656DF4">
        <w:rPr>
          <w:b/>
          <w:sz w:val="28"/>
          <w:szCs w:val="28"/>
          <w:lang w:val="uk-UA"/>
        </w:rPr>
        <w:t xml:space="preserve"> Кагарлицьк</w:t>
      </w:r>
      <w:r>
        <w:rPr>
          <w:b/>
          <w:sz w:val="28"/>
          <w:szCs w:val="28"/>
          <w:lang w:val="uk-UA"/>
        </w:rPr>
        <w:t>ої міської</w:t>
      </w:r>
      <w:r w:rsidR="001320EF" w:rsidRPr="00656DF4">
        <w:rPr>
          <w:b/>
          <w:sz w:val="28"/>
          <w:szCs w:val="28"/>
          <w:lang w:val="uk-UA"/>
        </w:rPr>
        <w:t xml:space="preserve"> </w:t>
      </w:r>
    </w:p>
    <w:p w:rsidR="00905A62" w:rsidRDefault="00AB2F5A" w:rsidP="00DE4A69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</w:t>
      </w:r>
      <w:r w:rsidR="003967FF" w:rsidRPr="00656DF4">
        <w:rPr>
          <w:b/>
          <w:sz w:val="28"/>
          <w:szCs w:val="28"/>
          <w:lang w:val="uk-UA"/>
        </w:rPr>
        <w:t>територіальн</w:t>
      </w:r>
      <w:r>
        <w:rPr>
          <w:b/>
          <w:sz w:val="28"/>
          <w:szCs w:val="28"/>
          <w:lang w:val="uk-UA"/>
        </w:rPr>
        <w:t>ої</w:t>
      </w:r>
      <w:r w:rsidR="003967FF" w:rsidRPr="00656DF4">
        <w:rPr>
          <w:b/>
          <w:sz w:val="28"/>
          <w:szCs w:val="28"/>
          <w:lang w:val="uk-UA"/>
        </w:rPr>
        <w:t xml:space="preserve"> громад</w:t>
      </w:r>
      <w:r>
        <w:rPr>
          <w:b/>
          <w:sz w:val="28"/>
          <w:szCs w:val="28"/>
          <w:lang w:val="uk-UA"/>
        </w:rPr>
        <w:t>и</w:t>
      </w:r>
      <w:r w:rsidR="00DF2CED" w:rsidRPr="00656DF4">
        <w:rPr>
          <w:b/>
          <w:sz w:val="28"/>
          <w:szCs w:val="28"/>
          <w:lang w:val="uk-UA"/>
        </w:rPr>
        <w:t xml:space="preserve"> на 20</w:t>
      </w:r>
      <w:r w:rsidR="00FE63BA" w:rsidRPr="00656DF4">
        <w:rPr>
          <w:b/>
          <w:sz w:val="28"/>
          <w:szCs w:val="28"/>
          <w:lang w:val="uk-UA"/>
        </w:rPr>
        <w:t>2</w:t>
      </w:r>
      <w:r w:rsidR="00DE4A69">
        <w:rPr>
          <w:b/>
          <w:sz w:val="28"/>
          <w:szCs w:val="28"/>
          <w:lang w:val="uk-UA"/>
        </w:rPr>
        <w:t>4</w:t>
      </w:r>
      <w:r w:rsidR="00397B95" w:rsidRPr="00656DF4">
        <w:rPr>
          <w:b/>
          <w:sz w:val="28"/>
          <w:szCs w:val="28"/>
          <w:lang w:val="uk-UA"/>
        </w:rPr>
        <w:t xml:space="preserve"> </w:t>
      </w:r>
      <w:r w:rsidR="00905A62" w:rsidRPr="00656DF4">
        <w:rPr>
          <w:b/>
          <w:sz w:val="28"/>
          <w:szCs w:val="28"/>
          <w:lang w:val="uk-UA"/>
        </w:rPr>
        <w:t xml:space="preserve"> рік</w:t>
      </w:r>
    </w:p>
    <w:p w:rsidR="00656DF4" w:rsidRDefault="00656DF4" w:rsidP="000964DD">
      <w:pPr>
        <w:tabs>
          <w:tab w:val="left" w:pos="3780"/>
        </w:tabs>
        <w:rPr>
          <w:b/>
          <w:sz w:val="28"/>
          <w:szCs w:val="28"/>
          <w:lang w:val="uk-UA"/>
        </w:rPr>
      </w:pPr>
    </w:p>
    <w:p w:rsidR="00A339C7" w:rsidRPr="00656DF4" w:rsidRDefault="00A339C7" w:rsidP="000964DD">
      <w:pPr>
        <w:tabs>
          <w:tab w:val="left" w:pos="3780"/>
        </w:tabs>
        <w:rPr>
          <w:b/>
          <w:sz w:val="28"/>
          <w:szCs w:val="28"/>
          <w:lang w:val="uk-UA"/>
        </w:rPr>
      </w:pPr>
    </w:p>
    <w:p w:rsidR="00605DA8" w:rsidRPr="00A339C7" w:rsidRDefault="00A339C7" w:rsidP="00A339C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A339C7">
        <w:rPr>
          <w:sz w:val="28"/>
          <w:szCs w:val="28"/>
          <w:lang w:val="uk-UA"/>
        </w:rPr>
        <w:t xml:space="preserve">Відповідно до Закону України «Про охорону навколишнього природного середовища», та з </w:t>
      </w:r>
      <w:r w:rsidR="0070727E" w:rsidRPr="00A339C7">
        <w:rPr>
          <w:sz w:val="28"/>
          <w:szCs w:val="28"/>
          <w:lang w:val="uk-UA"/>
        </w:rPr>
        <w:t xml:space="preserve">метою подальшого оздоровлення довкілля, поліпшення екологічного і санітарного стану міста, </w:t>
      </w:r>
      <w:r w:rsidR="00E10ECA" w:rsidRPr="00A339C7">
        <w:rPr>
          <w:sz w:val="28"/>
          <w:szCs w:val="28"/>
          <w:lang w:val="uk-UA"/>
        </w:rPr>
        <w:t>постанови  К</w:t>
      </w:r>
      <w:r w:rsidR="00C86D14" w:rsidRPr="00A339C7">
        <w:rPr>
          <w:sz w:val="28"/>
          <w:szCs w:val="28"/>
          <w:lang w:val="uk-UA"/>
        </w:rPr>
        <w:t xml:space="preserve">абінету міністрів України № 1147 від 17.09.1996 </w:t>
      </w:r>
      <w:r w:rsidR="008424D4" w:rsidRPr="00A339C7">
        <w:rPr>
          <w:sz w:val="28"/>
          <w:szCs w:val="28"/>
          <w:lang w:val="uk-UA"/>
        </w:rPr>
        <w:t>«</w:t>
      </w:r>
      <w:r w:rsidR="00E10ECA" w:rsidRPr="00A339C7">
        <w:rPr>
          <w:sz w:val="28"/>
          <w:szCs w:val="28"/>
          <w:lang w:val="uk-UA"/>
        </w:rPr>
        <w:t xml:space="preserve">Про затвердження переліку видів діяльності, що </w:t>
      </w:r>
      <w:r w:rsidR="00C86D14" w:rsidRPr="00A339C7">
        <w:rPr>
          <w:sz w:val="28"/>
          <w:szCs w:val="28"/>
          <w:lang w:val="uk-UA"/>
        </w:rPr>
        <w:t>н</w:t>
      </w:r>
      <w:r w:rsidR="00E10ECA" w:rsidRPr="00A339C7">
        <w:rPr>
          <w:sz w:val="28"/>
          <w:szCs w:val="28"/>
          <w:lang w:val="uk-UA"/>
        </w:rPr>
        <w:t>алежать до природоохоронних заходів</w:t>
      </w:r>
      <w:r w:rsidR="00605DA8" w:rsidRPr="00A339C7">
        <w:rPr>
          <w:sz w:val="28"/>
          <w:szCs w:val="28"/>
          <w:lang w:val="uk-UA"/>
        </w:rPr>
        <w:t xml:space="preserve">», </w:t>
      </w:r>
      <w:r w:rsidR="00E10ECA" w:rsidRPr="00A339C7">
        <w:rPr>
          <w:sz w:val="28"/>
          <w:szCs w:val="28"/>
          <w:lang w:val="uk-UA"/>
        </w:rPr>
        <w:t xml:space="preserve"> </w:t>
      </w:r>
      <w:r w:rsidR="00E3633C" w:rsidRPr="00A339C7">
        <w:rPr>
          <w:sz w:val="28"/>
          <w:szCs w:val="28"/>
          <w:lang w:val="uk-UA"/>
        </w:rPr>
        <w:t>П</w:t>
      </w:r>
      <w:r w:rsidR="00905A62" w:rsidRPr="00A339C7">
        <w:rPr>
          <w:sz w:val="28"/>
          <w:szCs w:val="28"/>
          <w:lang w:val="uk-UA"/>
        </w:rPr>
        <w:t xml:space="preserve">оложення про міський фонд охорони навколишнього середовища, затвердженого рішенням </w:t>
      </w:r>
      <w:r w:rsidR="00E3633C" w:rsidRPr="00A339C7">
        <w:rPr>
          <w:sz w:val="28"/>
          <w:szCs w:val="28"/>
          <w:lang w:val="uk-UA"/>
        </w:rPr>
        <w:t xml:space="preserve"> сесії </w:t>
      </w:r>
      <w:r w:rsidR="00905A62" w:rsidRPr="00A339C7">
        <w:rPr>
          <w:sz w:val="28"/>
          <w:szCs w:val="28"/>
          <w:lang w:val="uk-UA"/>
        </w:rPr>
        <w:t>Кагарлицької міської ради від 07 лютого 2003 року №76- УІІІ-ХХІУ,</w:t>
      </w:r>
      <w:r w:rsidR="00605DA8" w:rsidRPr="00A339C7">
        <w:rPr>
          <w:sz w:val="28"/>
          <w:szCs w:val="28"/>
          <w:lang w:val="uk-UA"/>
        </w:rPr>
        <w:t xml:space="preserve"> </w:t>
      </w:r>
      <w:r w:rsidR="0054276F" w:rsidRPr="00A339C7">
        <w:rPr>
          <w:sz w:val="28"/>
          <w:szCs w:val="28"/>
          <w:lang w:val="uk-UA"/>
        </w:rPr>
        <w:t xml:space="preserve">враховуючи рекомендації </w:t>
      </w:r>
      <w:r w:rsidR="0054276F" w:rsidRPr="00A339C7">
        <w:rPr>
          <w:rFonts w:eastAsia="Calibri"/>
          <w:sz w:val="28"/>
          <w:szCs w:val="28"/>
          <w:lang w:val="uk-UA"/>
        </w:rPr>
        <w:t xml:space="preserve"> постійн</w:t>
      </w:r>
      <w:r w:rsidR="0054276F" w:rsidRPr="00A339C7">
        <w:rPr>
          <w:sz w:val="28"/>
          <w:szCs w:val="28"/>
          <w:lang w:val="uk-UA"/>
        </w:rPr>
        <w:t>ої</w:t>
      </w:r>
      <w:r w:rsidR="0054276F" w:rsidRPr="00A339C7">
        <w:rPr>
          <w:rFonts w:eastAsia="Calibri"/>
          <w:sz w:val="28"/>
          <w:szCs w:val="28"/>
          <w:lang w:val="uk-UA"/>
        </w:rPr>
        <w:t xml:space="preserve"> комісі</w:t>
      </w:r>
      <w:r w:rsidR="0054276F" w:rsidRPr="00A339C7">
        <w:rPr>
          <w:sz w:val="28"/>
          <w:szCs w:val="28"/>
          <w:lang w:val="uk-UA"/>
        </w:rPr>
        <w:t>ї</w:t>
      </w:r>
      <w:r w:rsidR="0054276F" w:rsidRPr="00A339C7">
        <w:rPr>
          <w:rFonts w:eastAsia="Calibri"/>
          <w:sz w:val="28"/>
          <w:szCs w:val="28"/>
          <w:lang w:val="uk-UA"/>
        </w:rPr>
        <w:t xml:space="preserve"> міської р</w:t>
      </w:r>
      <w:r w:rsidR="0054276F" w:rsidRPr="00A339C7">
        <w:rPr>
          <w:sz w:val="28"/>
          <w:szCs w:val="28"/>
          <w:lang w:val="uk-UA"/>
        </w:rPr>
        <w:t xml:space="preserve">ади з питань бюджету і фінансів, керуючись </w:t>
      </w:r>
      <w:r w:rsidR="00605DA8" w:rsidRPr="00A339C7">
        <w:rPr>
          <w:sz w:val="28"/>
          <w:szCs w:val="28"/>
          <w:lang w:val="uk-UA"/>
        </w:rPr>
        <w:t xml:space="preserve">пунктом 22 частини 1 статті 26 Закону України «Про місцеве самоврядування в Україні»  </w:t>
      </w:r>
      <w:r w:rsidR="00605DA8" w:rsidRPr="00A339C7">
        <w:rPr>
          <w:b/>
          <w:sz w:val="28"/>
          <w:szCs w:val="28"/>
          <w:lang w:val="uk-UA"/>
        </w:rPr>
        <w:t xml:space="preserve">сесія </w:t>
      </w:r>
      <w:r w:rsidR="00605DA8" w:rsidRPr="00A339C7">
        <w:rPr>
          <w:b/>
          <w:color w:val="000000"/>
          <w:sz w:val="28"/>
          <w:szCs w:val="28"/>
          <w:lang w:val="uk-UA"/>
        </w:rPr>
        <w:t>міської  ради  вирішила :</w:t>
      </w:r>
    </w:p>
    <w:p w:rsidR="00905A62" w:rsidRPr="00A339C7" w:rsidRDefault="00905A62" w:rsidP="00A339C7">
      <w:pPr>
        <w:jc w:val="both"/>
        <w:rPr>
          <w:sz w:val="28"/>
          <w:szCs w:val="28"/>
          <w:lang w:val="uk-UA"/>
        </w:rPr>
      </w:pPr>
      <w:r w:rsidRPr="00A339C7">
        <w:rPr>
          <w:sz w:val="28"/>
          <w:szCs w:val="28"/>
          <w:lang w:val="uk-UA"/>
        </w:rPr>
        <w:t xml:space="preserve"> </w:t>
      </w:r>
    </w:p>
    <w:p w:rsidR="003A3B35" w:rsidRPr="00A339C7" w:rsidRDefault="00905A62" w:rsidP="00A339C7">
      <w:pPr>
        <w:jc w:val="both"/>
        <w:rPr>
          <w:sz w:val="28"/>
          <w:szCs w:val="28"/>
          <w:lang w:val="uk-UA"/>
        </w:rPr>
      </w:pPr>
      <w:r w:rsidRPr="00A339C7">
        <w:rPr>
          <w:sz w:val="28"/>
          <w:szCs w:val="28"/>
          <w:lang w:val="uk-UA"/>
        </w:rPr>
        <w:t xml:space="preserve"> </w:t>
      </w:r>
      <w:r w:rsidR="00AB2F5A">
        <w:rPr>
          <w:sz w:val="28"/>
          <w:szCs w:val="28"/>
          <w:lang w:val="uk-UA"/>
        </w:rPr>
        <w:tab/>
      </w:r>
      <w:r w:rsidR="00DE4A69" w:rsidRPr="00A339C7">
        <w:rPr>
          <w:sz w:val="28"/>
          <w:szCs w:val="28"/>
          <w:lang w:val="uk-UA"/>
        </w:rPr>
        <w:t>1</w:t>
      </w:r>
      <w:r w:rsidR="003A3B35" w:rsidRPr="00A339C7">
        <w:rPr>
          <w:sz w:val="28"/>
          <w:szCs w:val="28"/>
          <w:lang w:val="uk-UA"/>
        </w:rPr>
        <w:t>. Затвердити перелік природоохоронних заходів Кагарлицької міської територіальної громади та кошторис витрат для фінансування з міського фонду охорони навколишнього природного середовища у  2024 році в сумі 114 200,00 грн.</w:t>
      </w:r>
      <w:r w:rsidR="00677C57">
        <w:rPr>
          <w:sz w:val="28"/>
          <w:szCs w:val="28"/>
          <w:lang w:val="uk-UA"/>
        </w:rPr>
        <w:t xml:space="preserve"> (додається).</w:t>
      </w:r>
    </w:p>
    <w:p w:rsidR="00CE723A" w:rsidRPr="00A339C7" w:rsidRDefault="00CE723A" w:rsidP="00A339C7">
      <w:pPr>
        <w:jc w:val="both"/>
        <w:rPr>
          <w:sz w:val="28"/>
          <w:szCs w:val="28"/>
          <w:lang w:val="uk-UA"/>
        </w:rPr>
      </w:pPr>
    </w:p>
    <w:p w:rsidR="004D4FA4" w:rsidRPr="00A339C7" w:rsidRDefault="00CE723A" w:rsidP="00AB2F5A">
      <w:pPr>
        <w:ind w:firstLine="708"/>
        <w:jc w:val="both"/>
        <w:rPr>
          <w:sz w:val="28"/>
          <w:szCs w:val="28"/>
          <w:bdr w:val="none" w:sz="0" w:space="0" w:color="auto" w:frame="1"/>
          <w:lang w:val="uk-UA"/>
        </w:rPr>
      </w:pPr>
      <w:r w:rsidRPr="00A339C7">
        <w:rPr>
          <w:sz w:val="28"/>
          <w:szCs w:val="28"/>
          <w:bdr w:val="none" w:sz="0" w:space="0" w:color="auto" w:frame="1"/>
          <w:lang w:val="uk-UA"/>
        </w:rPr>
        <w:t>2.</w:t>
      </w:r>
      <w:r w:rsidR="00AB2F5A">
        <w:rPr>
          <w:sz w:val="28"/>
          <w:szCs w:val="28"/>
          <w:bdr w:val="none" w:sz="0" w:space="0" w:color="auto" w:frame="1"/>
          <w:lang w:val="uk-UA"/>
        </w:rPr>
        <w:t>Управлінню фінансів</w:t>
      </w:r>
      <w:r w:rsidR="006F2D10" w:rsidRPr="00A339C7">
        <w:rPr>
          <w:sz w:val="28"/>
          <w:szCs w:val="28"/>
          <w:bdr w:val="none" w:sz="0" w:space="0" w:color="auto" w:frame="1"/>
          <w:lang w:val="uk-UA"/>
        </w:rPr>
        <w:t xml:space="preserve"> Кагарлицької міської ради здійснювати фінансування природоохоронних заходів.</w:t>
      </w:r>
    </w:p>
    <w:p w:rsidR="00C14470" w:rsidRPr="00A339C7" w:rsidRDefault="00C14470" w:rsidP="00A339C7">
      <w:pPr>
        <w:jc w:val="both"/>
        <w:rPr>
          <w:sz w:val="28"/>
          <w:szCs w:val="28"/>
          <w:lang w:val="uk-UA"/>
        </w:rPr>
      </w:pPr>
    </w:p>
    <w:p w:rsidR="00CE723A" w:rsidRPr="00A339C7" w:rsidRDefault="003A3B35" w:rsidP="00AB2F5A">
      <w:pPr>
        <w:ind w:firstLine="708"/>
        <w:jc w:val="both"/>
        <w:rPr>
          <w:sz w:val="28"/>
          <w:szCs w:val="28"/>
        </w:rPr>
      </w:pPr>
      <w:r w:rsidRPr="00A339C7">
        <w:rPr>
          <w:sz w:val="28"/>
          <w:szCs w:val="28"/>
          <w:lang w:val="uk-UA"/>
        </w:rPr>
        <w:t>3</w:t>
      </w:r>
      <w:r w:rsidR="00CE723A" w:rsidRPr="00A339C7">
        <w:rPr>
          <w:sz w:val="28"/>
          <w:szCs w:val="28"/>
        </w:rPr>
        <w:t xml:space="preserve">. Контроль за виконанням даного </w:t>
      </w:r>
      <w:proofErr w:type="gramStart"/>
      <w:r w:rsidR="00CE723A" w:rsidRPr="00A339C7">
        <w:rPr>
          <w:sz w:val="28"/>
          <w:szCs w:val="28"/>
        </w:rPr>
        <w:t>р</w:t>
      </w:r>
      <w:proofErr w:type="gramEnd"/>
      <w:r w:rsidR="00CE723A" w:rsidRPr="00A339C7">
        <w:rPr>
          <w:sz w:val="28"/>
          <w:szCs w:val="28"/>
        </w:rPr>
        <w:t xml:space="preserve">ішення </w:t>
      </w:r>
      <w:proofErr w:type="spellStart"/>
      <w:r w:rsidR="00CE723A" w:rsidRPr="00A339C7">
        <w:rPr>
          <w:sz w:val="28"/>
          <w:szCs w:val="28"/>
        </w:rPr>
        <w:t>покласти</w:t>
      </w:r>
      <w:proofErr w:type="spellEnd"/>
      <w:r w:rsidR="00CE723A" w:rsidRPr="00A339C7">
        <w:rPr>
          <w:sz w:val="28"/>
          <w:szCs w:val="28"/>
        </w:rPr>
        <w:t xml:space="preserve"> на </w:t>
      </w:r>
      <w:proofErr w:type="spellStart"/>
      <w:r w:rsidR="00CE723A" w:rsidRPr="00A339C7">
        <w:rPr>
          <w:sz w:val="28"/>
          <w:szCs w:val="28"/>
        </w:rPr>
        <w:t>постійну</w:t>
      </w:r>
      <w:proofErr w:type="spellEnd"/>
      <w:r w:rsidR="00CE723A" w:rsidRPr="00A339C7">
        <w:rPr>
          <w:sz w:val="28"/>
          <w:szCs w:val="28"/>
        </w:rPr>
        <w:t xml:space="preserve"> </w:t>
      </w:r>
      <w:proofErr w:type="spellStart"/>
      <w:r w:rsidR="00CE723A" w:rsidRPr="00A339C7">
        <w:rPr>
          <w:sz w:val="28"/>
          <w:szCs w:val="28"/>
        </w:rPr>
        <w:t>комісію</w:t>
      </w:r>
      <w:proofErr w:type="spellEnd"/>
      <w:r w:rsidR="00CE723A" w:rsidRPr="00A339C7">
        <w:rPr>
          <w:sz w:val="28"/>
          <w:szCs w:val="28"/>
        </w:rPr>
        <w:t xml:space="preserve"> міської ради з питань бюджету і </w:t>
      </w:r>
      <w:proofErr w:type="spellStart"/>
      <w:r w:rsidR="00CE723A" w:rsidRPr="00A339C7">
        <w:rPr>
          <w:sz w:val="28"/>
          <w:szCs w:val="28"/>
        </w:rPr>
        <w:t>фінансів</w:t>
      </w:r>
      <w:proofErr w:type="spellEnd"/>
      <w:r w:rsidR="00CE723A" w:rsidRPr="00A339C7">
        <w:rPr>
          <w:sz w:val="28"/>
          <w:szCs w:val="28"/>
        </w:rPr>
        <w:t>.</w:t>
      </w:r>
    </w:p>
    <w:p w:rsidR="00CE723A" w:rsidRPr="00A339C7" w:rsidRDefault="00CE723A" w:rsidP="00A339C7">
      <w:pPr>
        <w:jc w:val="both"/>
        <w:rPr>
          <w:sz w:val="28"/>
          <w:szCs w:val="28"/>
        </w:rPr>
      </w:pPr>
    </w:p>
    <w:p w:rsidR="00CE723A" w:rsidRPr="00A339C7" w:rsidRDefault="00CE723A" w:rsidP="00A339C7">
      <w:pPr>
        <w:jc w:val="both"/>
        <w:rPr>
          <w:sz w:val="28"/>
          <w:szCs w:val="28"/>
          <w:lang w:val="uk-UA"/>
        </w:rPr>
      </w:pPr>
    </w:p>
    <w:p w:rsidR="00EF48DA" w:rsidRPr="00A339C7" w:rsidRDefault="00EF48DA" w:rsidP="00A339C7">
      <w:pPr>
        <w:jc w:val="both"/>
        <w:rPr>
          <w:sz w:val="28"/>
          <w:szCs w:val="28"/>
          <w:lang w:val="uk-UA"/>
        </w:rPr>
      </w:pPr>
    </w:p>
    <w:p w:rsidR="00CE723A" w:rsidRPr="00AF5879" w:rsidRDefault="00CE723A" w:rsidP="00CE723A">
      <w:pPr>
        <w:jc w:val="center"/>
        <w:rPr>
          <w:b/>
          <w:sz w:val="28"/>
          <w:szCs w:val="28"/>
        </w:rPr>
      </w:pPr>
      <w:r w:rsidRPr="00AF5879">
        <w:rPr>
          <w:b/>
          <w:sz w:val="28"/>
          <w:szCs w:val="28"/>
        </w:rPr>
        <w:t xml:space="preserve">Міський голова                                               </w:t>
      </w:r>
      <w:r>
        <w:rPr>
          <w:b/>
          <w:sz w:val="28"/>
          <w:szCs w:val="28"/>
        </w:rPr>
        <w:t xml:space="preserve">Олександр ПАНЮТА </w:t>
      </w:r>
    </w:p>
    <w:p w:rsidR="00CE723A" w:rsidRDefault="00CE723A" w:rsidP="0041578B">
      <w:pPr>
        <w:jc w:val="right"/>
        <w:rPr>
          <w:sz w:val="16"/>
          <w:szCs w:val="16"/>
          <w:lang w:val="uk-UA"/>
        </w:rPr>
      </w:pPr>
    </w:p>
    <w:p w:rsidR="003A3B35" w:rsidRDefault="003A3B35" w:rsidP="0041578B">
      <w:pPr>
        <w:jc w:val="right"/>
        <w:rPr>
          <w:sz w:val="16"/>
          <w:szCs w:val="16"/>
          <w:lang w:val="uk-UA"/>
        </w:rPr>
      </w:pPr>
    </w:p>
    <w:p w:rsidR="003A3B35" w:rsidRDefault="003A3B35" w:rsidP="0041578B">
      <w:pPr>
        <w:jc w:val="right"/>
        <w:rPr>
          <w:sz w:val="16"/>
          <w:szCs w:val="16"/>
          <w:lang w:val="uk-UA"/>
        </w:rPr>
      </w:pPr>
    </w:p>
    <w:p w:rsidR="003A3B35" w:rsidRDefault="003A3B35" w:rsidP="0041578B">
      <w:pPr>
        <w:jc w:val="right"/>
        <w:rPr>
          <w:sz w:val="16"/>
          <w:szCs w:val="16"/>
          <w:lang w:val="uk-UA"/>
        </w:rPr>
      </w:pPr>
    </w:p>
    <w:p w:rsidR="00A339C7" w:rsidRDefault="00A339C7" w:rsidP="0041578B">
      <w:pPr>
        <w:jc w:val="right"/>
        <w:rPr>
          <w:sz w:val="16"/>
          <w:szCs w:val="16"/>
          <w:lang w:val="uk-UA"/>
        </w:rPr>
      </w:pPr>
    </w:p>
    <w:p w:rsidR="00A339C7" w:rsidRDefault="00A339C7" w:rsidP="0041578B">
      <w:pPr>
        <w:jc w:val="right"/>
        <w:rPr>
          <w:sz w:val="16"/>
          <w:szCs w:val="16"/>
          <w:lang w:val="uk-UA"/>
        </w:rPr>
      </w:pPr>
    </w:p>
    <w:p w:rsidR="00A339C7" w:rsidRDefault="00A339C7" w:rsidP="0041578B">
      <w:pPr>
        <w:jc w:val="right"/>
        <w:rPr>
          <w:sz w:val="16"/>
          <w:szCs w:val="16"/>
          <w:lang w:val="uk-UA"/>
        </w:rPr>
      </w:pPr>
    </w:p>
    <w:p w:rsidR="003A3B35" w:rsidRDefault="003A3B35" w:rsidP="0041578B">
      <w:pPr>
        <w:jc w:val="right"/>
        <w:rPr>
          <w:sz w:val="16"/>
          <w:szCs w:val="16"/>
          <w:lang w:val="uk-UA"/>
        </w:rPr>
      </w:pPr>
    </w:p>
    <w:p w:rsidR="003A3B35" w:rsidRDefault="003A3B35" w:rsidP="0041578B">
      <w:pPr>
        <w:jc w:val="right"/>
        <w:rPr>
          <w:sz w:val="16"/>
          <w:szCs w:val="16"/>
          <w:lang w:val="uk-UA"/>
        </w:rPr>
      </w:pPr>
    </w:p>
    <w:p w:rsidR="00D96DB5" w:rsidRDefault="00D96DB5" w:rsidP="0041578B">
      <w:pPr>
        <w:jc w:val="right"/>
        <w:rPr>
          <w:sz w:val="16"/>
          <w:szCs w:val="16"/>
          <w:lang w:val="uk-UA"/>
        </w:rPr>
      </w:pPr>
    </w:p>
    <w:p w:rsidR="00D96DB5" w:rsidRDefault="00D96DB5" w:rsidP="0041578B">
      <w:pPr>
        <w:jc w:val="right"/>
        <w:rPr>
          <w:sz w:val="16"/>
          <w:szCs w:val="16"/>
          <w:lang w:val="uk-UA"/>
        </w:rPr>
      </w:pPr>
    </w:p>
    <w:p w:rsidR="003A3B35" w:rsidRDefault="003A3B35" w:rsidP="0041578B">
      <w:pPr>
        <w:jc w:val="right"/>
        <w:rPr>
          <w:sz w:val="16"/>
          <w:szCs w:val="16"/>
          <w:lang w:val="uk-UA"/>
        </w:rPr>
      </w:pPr>
    </w:p>
    <w:p w:rsidR="003A3B35" w:rsidRDefault="003A3B35" w:rsidP="0041578B">
      <w:pPr>
        <w:jc w:val="right"/>
        <w:rPr>
          <w:sz w:val="16"/>
          <w:szCs w:val="16"/>
          <w:lang w:val="uk-UA"/>
        </w:rPr>
      </w:pPr>
    </w:p>
    <w:p w:rsidR="00CE723A" w:rsidRPr="00677C57" w:rsidRDefault="00CE723A" w:rsidP="00CE723A">
      <w:pPr>
        <w:jc w:val="center"/>
        <w:rPr>
          <w:sz w:val="20"/>
          <w:szCs w:val="20"/>
          <w:lang w:val="uk-UA"/>
        </w:rPr>
      </w:pPr>
      <w:r>
        <w:rPr>
          <w:sz w:val="20"/>
          <w:szCs w:val="20"/>
        </w:rPr>
        <w:lastRenderedPageBreak/>
        <w:t xml:space="preserve">                                                                                                                         </w:t>
      </w:r>
      <w:r w:rsidR="00677C57">
        <w:rPr>
          <w:sz w:val="20"/>
          <w:szCs w:val="20"/>
        </w:rPr>
        <w:t xml:space="preserve">Додаток </w:t>
      </w:r>
    </w:p>
    <w:p w:rsidR="00CE723A" w:rsidRPr="005231BA" w:rsidRDefault="00CE723A" w:rsidP="00CE723A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</w:t>
      </w:r>
      <w:r w:rsidRPr="005231BA">
        <w:rPr>
          <w:sz w:val="20"/>
          <w:szCs w:val="20"/>
        </w:rPr>
        <w:t xml:space="preserve">до </w:t>
      </w:r>
      <w:proofErr w:type="gramStart"/>
      <w:r w:rsidRPr="005231BA">
        <w:rPr>
          <w:sz w:val="20"/>
          <w:szCs w:val="20"/>
        </w:rPr>
        <w:t>р</w:t>
      </w:r>
      <w:proofErr w:type="gramEnd"/>
      <w:r w:rsidRPr="005231BA">
        <w:rPr>
          <w:sz w:val="20"/>
          <w:szCs w:val="20"/>
        </w:rPr>
        <w:t>ішення сесії міської ради</w:t>
      </w:r>
    </w:p>
    <w:p w:rsidR="00CE723A" w:rsidRPr="00165B9D" w:rsidRDefault="00CE723A" w:rsidP="00CE723A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</w:t>
      </w:r>
      <w:r w:rsidR="00EF48DA">
        <w:rPr>
          <w:sz w:val="20"/>
          <w:szCs w:val="20"/>
        </w:rPr>
        <w:t xml:space="preserve">                         </w:t>
      </w:r>
      <w:r>
        <w:rPr>
          <w:sz w:val="20"/>
          <w:szCs w:val="20"/>
        </w:rPr>
        <w:t xml:space="preserve">               </w:t>
      </w:r>
      <w:r w:rsidR="00CD571C">
        <w:rPr>
          <w:sz w:val="20"/>
          <w:szCs w:val="20"/>
        </w:rPr>
        <w:t xml:space="preserve">від </w:t>
      </w:r>
      <w:r w:rsidR="00932EC3">
        <w:rPr>
          <w:sz w:val="20"/>
          <w:szCs w:val="20"/>
          <w:lang w:val="uk-UA"/>
        </w:rPr>
        <w:t>15</w:t>
      </w:r>
      <w:bookmarkStart w:id="0" w:name="_GoBack"/>
      <w:bookmarkEnd w:id="0"/>
      <w:r w:rsidR="00CD571C" w:rsidRPr="00CD571C">
        <w:rPr>
          <w:sz w:val="20"/>
          <w:szCs w:val="20"/>
        </w:rPr>
        <w:t>.</w:t>
      </w:r>
      <w:r w:rsidR="003A3B35">
        <w:rPr>
          <w:sz w:val="20"/>
          <w:szCs w:val="20"/>
          <w:lang w:val="uk-UA"/>
        </w:rPr>
        <w:t>02</w:t>
      </w:r>
      <w:r w:rsidR="00CD571C" w:rsidRPr="00CD571C">
        <w:rPr>
          <w:sz w:val="20"/>
          <w:szCs w:val="20"/>
        </w:rPr>
        <w:t>.202</w:t>
      </w:r>
      <w:r w:rsidR="003A3B35">
        <w:rPr>
          <w:sz w:val="20"/>
          <w:szCs w:val="20"/>
          <w:lang w:val="uk-UA"/>
        </w:rPr>
        <w:t>4</w:t>
      </w:r>
      <w:r w:rsidR="00CD571C">
        <w:rPr>
          <w:sz w:val="20"/>
          <w:szCs w:val="20"/>
        </w:rPr>
        <w:t xml:space="preserve"> №</w:t>
      </w:r>
      <w:r w:rsidR="00CD571C">
        <w:rPr>
          <w:sz w:val="20"/>
          <w:szCs w:val="20"/>
          <w:lang w:val="uk-UA"/>
        </w:rPr>
        <w:t xml:space="preserve"> </w:t>
      </w:r>
      <w:r w:rsidR="000D156A">
        <w:rPr>
          <w:sz w:val="20"/>
          <w:szCs w:val="20"/>
        </w:rPr>
        <w:t>-</w:t>
      </w:r>
      <w:r w:rsidR="001B026F">
        <w:rPr>
          <w:sz w:val="20"/>
          <w:szCs w:val="20"/>
          <w:lang w:val="uk-UA"/>
        </w:rPr>
        <w:t>50</w:t>
      </w:r>
      <w:r w:rsidR="000D156A">
        <w:rPr>
          <w:sz w:val="20"/>
          <w:szCs w:val="20"/>
          <w:lang w:val="uk-UA"/>
        </w:rPr>
        <w:t xml:space="preserve"> </w:t>
      </w:r>
      <w:r w:rsidR="00CD571C" w:rsidRPr="00CD571C">
        <w:rPr>
          <w:sz w:val="20"/>
          <w:szCs w:val="20"/>
        </w:rPr>
        <w:t>-VIII</w:t>
      </w:r>
    </w:p>
    <w:p w:rsidR="00165B9D" w:rsidRDefault="00165B9D" w:rsidP="006A0BB1">
      <w:pPr>
        <w:ind w:left="142" w:right="360"/>
        <w:jc w:val="center"/>
        <w:rPr>
          <w:b/>
          <w:sz w:val="28"/>
          <w:szCs w:val="28"/>
          <w:lang w:val="uk-UA"/>
        </w:rPr>
      </w:pPr>
    </w:p>
    <w:p w:rsidR="00905A62" w:rsidRPr="004567C9" w:rsidRDefault="00905A62" w:rsidP="006A0BB1">
      <w:pPr>
        <w:ind w:left="142" w:right="360"/>
        <w:jc w:val="center"/>
        <w:rPr>
          <w:b/>
          <w:sz w:val="28"/>
          <w:szCs w:val="28"/>
          <w:lang w:val="uk-UA"/>
        </w:rPr>
      </w:pPr>
      <w:r w:rsidRPr="004567C9">
        <w:rPr>
          <w:b/>
          <w:sz w:val="28"/>
          <w:szCs w:val="28"/>
          <w:lang w:val="uk-UA"/>
        </w:rPr>
        <w:t>Перелік</w:t>
      </w:r>
    </w:p>
    <w:p w:rsidR="00905A62" w:rsidRPr="004567C9" w:rsidRDefault="00AD4B7E" w:rsidP="004567C9">
      <w:pPr>
        <w:ind w:left="142" w:right="-99"/>
        <w:jc w:val="center"/>
        <w:rPr>
          <w:b/>
          <w:sz w:val="28"/>
          <w:szCs w:val="28"/>
        </w:rPr>
      </w:pPr>
      <w:r w:rsidRPr="004567C9">
        <w:rPr>
          <w:b/>
          <w:sz w:val="28"/>
          <w:szCs w:val="28"/>
          <w:lang w:val="uk-UA"/>
        </w:rPr>
        <w:t>в</w:t>
      </w:r>
      <w:r w:rsidR="00905A62" w:rsidRPr="004567C9">
        <w:rPr>
          <w:b/>
          <w:sz w:val="28"/>
          <w:szCs w:val="28"/>
          <w:lang w:val="uk-UA"/>
        </w:rPr>
        <w:t>итрат на здійснення фінансування природоохоронних заходів</w:t>
      </w:r>
      <w:r w:rsidR="001640DE" w:rsidRPr="004567C9">
        <w:rPr>
          <w:b/>
          <w:sz w:val="28"/>
          <w:szCs w:val="28"/>
          <w:lang w:val="uk-UA"/>
        </w:rPr>
        <w:t xml:space="preserve"> </w:t>
      </w:r>
      <w:r w:rsidR="00165B9D" w:rsidRPr="004567C9">
        <w:rPr>
          <w:b/>
          <w:sz w:val="28"/>
          <w:szCs w:val="28"/>
          <w:lang w:val="uk-UA"/>
        </w:rPr>
        <w:t>на території Кагарлицької міської територіальної громади</w:t>
      </w:r>
      <w:r w:rsidR="003203D7" w:rsidRPr="004567C9">
        <w:rPr>
          <w:b/>
          <w:sz w:val="28"/>
          <w:szCs w:val="28"/>
          <w:lang w:val="uk-UA"/>
        </w:rPr>
        <w:t xml:space="preserve"> в 20</w:t>
      </w:r>
      <w:r w:rsidR="009018AA" w:rsidRPr="004567C9">
        <w:rPr>
          <w:b/>
          <w:sz w:val="28"/>
          <w:szCs w:val="28"/>
          <w:lang w:val="uk-UA"/>
        </w:rPr>
        <w:t>2</w:t>
      </w:r>
      <w:r w:rsidR="003A3B35">
        <w:rPr>
          <w:b/>
          <w:sz w:val="28"/>
          <w:szCs w:val="28"/>
          <w:lang w:val="uk-UA"/>
        </w:rPr>
        <w:t xml:space="preserve">4 році по КПКВК 0118340 </w:t>
      </w:r>
      <w:r w:rsidR="00905A62" w:rsidRPr="004567C9">
        <w:rPr>
          <w:b/>
          <w:sz w:val="28"/>
          <w:szCs w:val="28"/>
          <w:lang w:val="uk-UA"/>
        </w:rPr>
        <w:t>«</w:t>
      </w:r>
      <w:r w:rsidR="003A3B35">
        <w:rPr>
          <w:b/>
          <w:sz w:val="28"/>
          <w:szCs w:val="28"/>
          <w:lang w:val="uk-UA"/>
        </w:rPr>
        <w:t>Природоохоронні заходи за рахунок цільових фондів</w:t>
      </w:r>
      <w:r w:rsidR="00905A62" w:rsidRPr="004567C9">
        <w:rPr>
          <w:b/>
          <w:sz w:val="28"/>
          <w:szCs w:val="28"/>
          <w:lang w:val="uk-UA"/>
        </w:rPr>
        <w:t>» за ра</w:t>
      </w:r>
      <w:r w:rsidR="00DF2CED" w:rsidRPr="004567C9">
        <w:rPr>
          <w:b/>
          <w:sz w:val="28"/>
          <w:szCs w:val="28"/>
          <w:lang w:val="uk-UA"/>
        </w:rPr>
        <w:t>хунок поточних надходжень у 20</w:t>
      </w:r>
      <w:r w:rsidR="00FE63BA" w:rsidRPr="004567C9">
        <w:rPr>
          <w:b/>
          <w:sz w:val="28"/>
          <w:szCs w:val="28"/>
          <w:lang w:val="uk-UA"/>
        </w:rPr>
        <w:t>2</w:t>
      </w:r>
      <w:r w:rsidR="003A3B35">
        <w:rPr>
          <w:b/>
          <w:sz w:val="28"/>
          <w:szCs w:val="28"/>
          <w:lang w:val="uk-UA"/>
        </w:rPr>
        <w:t>4</w:t>
      </w:r>
      <w:r w:rsidR="00FE63BA" w:rsidRPr="004567C9">
        <w:rPr>
          <w:b/>
          <w:sz w:val="28"/>
          <w:szCs w:val="28"/>
          <w:lang w:val="uk-UA"/>
        </w:rPr>
        <w:t xml:space="preserve"> </w:t>
      </w:r>
      <w:r w:rsidR="00905A62" w:rsidRPr="004567C9">
        <w:rPr>
          <w:b/>
          <w:sz w:val="28"/>
          <w:szCs w:val="28"/>
          <w:lang w:val="uk-UA"/>
        </w:rPr>
        <w:t xml:space="preserve">році до міського фонду охорони навколишнього природного </w:t>
      </w:r>
      <w:r w:rsidR="004567C9">
        <w:rPr>
          <w:b/>
          <w:sz w:val="28"/>
          <w:szCs w:val="28"/>
          <w:lang w:val="uk-UA"/>
        </w:rPr>
        <w:t>с</w:t>
      </w:r>
      <w:r w:rsidR="00905A62" w:rsidRPr="004567C9">
        <w:rPr>
          <w:b/>
          <w:sz w:val="28"/>
          <w:szCs w:val="28"/>
          <w:lang w:val="uk-UA"/>
        </w:rPr>
        <w:t>ередовища</w:t>
      </w:r>
    </w:p>
    <w:p w:rsidR="00905A62" w:rsidRPr="004567C9" w:rsidRDefault="00905A62" w:rsidP="00943A52">
      <w:pPr>
        <w:ind w:right="360"/>
        <w:rPr>
          <w:b/>
          <w:sz w:val="28"/>
          <w:szCs w:val="28"/>
          <w:lang w:val="uk-UA"/>
        </w:rPr>
      </w:pPr>
    </w:p>
    <w:p w:rsidR="00905A62" w:rsidRDefault="00905A62" w:rsidP="006A0BB1">
      <w:pPr>
        <w:ind w:left="142" w:right="360"/>
        <w:jc w:val="center"/>
        <w:rPr>
          <w:sz w:val="28"/>
          <w:szCs w:val="28"/>
          <w:lang w:val="uk-UA"/>
        </w:rPr>
      </w:pPr>
    </w:p>
    <w:tbl>
      <w:tblPr>
        <w:tblW w:w="9614" w:type="dxa"/>
        <w:tblInd w:w="5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9"/>
        <w:gridCol w:w="6520"/>
        <w:gridCol w:w="2135"/>
      </w:tblGrid>
      <w:tr w:rsidR="004567C9" w:rsidRPr="0007150B" w:rsidTr="009F59B0">
        <w:tc>
          <w:tcPr>
            <w:tcW w:w="959" w:type="dxa"/>
          </w:tcPr>
          <w:p w:rsidR="004567C9" w:rsidRPr="009F59B0" w:rsidRDefault="004567C9" w:rsidP="00744C6F">
            <w:pPr>
              <w:ind w:right="360"/>
              <w:jc w:val="center"/>
              <w:rPr>
                <w:b/>
                <w:sz w:val="28"/>
                <w:szCs w:val="28"/>
                <w:lang w:val="uk-UA"/>
              </w:rPr>
            </w:pPr>
            <w:r w:rsidRPr="009F59B0">
              <w:rPr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6520" w:type="dxa"/>
          </w:tcPr>
          <w:p w:rsidR="004567C9" w:rsidRPr="009F59B0" w:rsidRDefault="004567C9" w:rsidP="00744C6F">
            <w:pPr>
              <w:ind w:right="360"/>
              <w:jc w:val="center"/>
              <w:rPr>
                <w:b/>
                <w:sz w:val="28"/>
                <w:szCs w:val="28"/>
                <w:lang w:val="uk-UA"/>
              </w:rPr>
            </w:pPr>
            <w:r w:rsidRPr="009F59B0">
              <w:rPr>
                <w:b/>
                <w:sz w:val="28"/>
                <w:szCs w:val="28"/>
                <w:lang w:val="uk-UA"/>
              </w:rPr>
              <w:t>Найменування заходів</w:t>
            </w:r>
          </w:p>
        </w:tc>
        <w:tc>
          <w:tcPr>
            <w:tcW w:w="2135" w:type="dxa"/>
          </w:tcPr>
          <w:p w:rsidR="004567C9" w:rsidRPr="009F59B0" w:rsidRDefault="004567C9" w:rsidP="00744C6F">
            <w:pPr>
              <w:ind w:right="360"/>
              <w:jc w:val="center"/>
              <w:rPr>
                <w:b/>
                <w:sz w:val="28"/>
                <w:szCs w:val="28"/>
                <w:lang w:val="uk-UA"/>
              </w:rPr>
            </w:pPr>
            <w:r w:rsidRPr="009F59B0">
              <w:rPr>
                <w:b/>
                <w:sz w:val="28"/>
                <w:szCs w:val="28"/>
                <w:lang w:val="uk-UA"/>
              </w:rPr>
              <w:t>Сума, грн..</w:t>
            </w:r>
          </w:p>
          <w:p w:rsidR="009F59B0" w:rsidRPr="009F59B0" w:rsidRDefault="009F59B0" w:rsidP="00744C6F">
            <w:pPr>
              <w:ind w:right="360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4567C9" w:rsidRPr="0007150B" w:rsidTr="009F59B0">
        <w:tc>
          <w:tcPr>
            <w:tcW w:w="959" w:type="dxa"/>
          </w:tcPr>
          <w:p w:rsidR="004567C9" w:rsidRPr="009018AA" w:rsidRDefault="004567C9" w:rsidP="00744C6F">
            <w:pPr>
              <w:ind w:right="360"/>
              <w:jc w:val="right"/>
              <w:rPr>
                <w:b/>
                <w:sz w:val="28"/>
                <w:szCs w:val="28"/>
                <w:lang w:val="uk-UA"/>
              </w:rPr>
            </w:pPr>
            <w:r w:rsidRPr="009018AA">
              <w:rPr>
                <w:b/>
                <w:sz w:val="28"/>
                <w:szCs w:val="28"/>
                <w:lang w:val="uk-UA"/>
              </w:rPr>
              <w:t>1</w:t>
            </w:r>
            <w:r>
              <w:rPr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6520" w:type="dxa"/>
          </w:tcPr>
          <w:p w:rsidR="004567C9" w:rsidRDefault="004567C9" w:rsidP="00744C6F">
            <w:pPr>
              <w:ind w:right="360"/>
              <w:rPr>
                <w:b/>
                <w:color w:val="000000"/>
                <w:sz w:val="28"/>
                <w:szCs w:val="28"/>
                <w:lang w:val="uk-UA"/>
              </w:rPr>
            </w:pPr>
            <w:r w:rsidRPr="00B808DD">
              <w:rPr>
                <w:b/>
                <w:color w:val="000000"/>
                <w:sz w:val="28"/>
                <w:szCs w:val="28"/>
                <w:lang w:val="uk-UA"/>
              </w:rPr>
              <w:t>Збір</w:t>
            </w:r>
            <w:r>
              <w:rPr>
                <w:b/>
                <w:color w:val="000000"/>
                <w:sz w:val="28"/>
                <w:szCs w:val="28"/>
                <w:lang w:val="uk-UA"/>
              </w:rPr>
              <w:t xml:space="preserve">, перевезення та утилізація </w:t>
            </w:r>
            <w:r w:rsidRPr="00B808DD">
              <w:rPr>
                <w:b/>
                <w:color w:val="000000"/>
                <w:sz w:val="28"/>
                <w:szCs w:val="28"/>
                <w:lang w:val="uk-UA"/>
              </w:rPr>
              <w:t>відпрацьованих ламп розжарювання</w:t>
            </w:r>
          </w:p>
          <w:p w:rsidR="009F59B0" w:rsidRPr="00B808DD" w:rsidRDefault="009F59B0" w:rsidP="00744C6F">
            <w:pPr>
              <w:ind w:right="360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135" w:type="dxa"/>
          </w:tcPr>
          <w:p w:rsidR="004567C9" w:rsidRPr="0007150B" w:rsidRDefault="00577869" w:rsidP="00744C6F">
            <w:pPr>
              <w:ind w:right="36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38 2</w:t>
            </w:r>
            <w:r w:rsidR="004567C9" w:rsidRPr="0007150B">
              <w:rPr>
                <w:sz w:val="28"/>
                <w:szCs w:val="28"/>
                <w:lang w:val="uk-UA"/>
              </w:rPr>
              <w:t>00,00</w:t>
            </w:r>
          </w:p>
        </w:tc>
      </w:tr>
      <w:tr w:rsidR="004567C9" w:rsidTr="009F59B0">
        <w:tc>
          <w:tcPr>
            <w:tcW w:w="959" w:type="dxa"/>
          </w:tcPr>
          <w:p w:rsidR="004567C9" w:rsidRPr="009018AA" w:rsidRDefault="004567C9" w:rsidP="00744C6F">
            <w:pPr>
              <w:ind w:right="360"/>
              <w:jc w:val="right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2.</w:t>
            </w:r>
          </w:p>
        </w:tc>
        <w:tc>
          <w:tcPr>
            <w:tcW w:w="6520" w:type="dxa"/>
          </w:tcPr>
          <w:p w:rsidR="009F59B0" w:rsidRPr="00B808DD" w:rsidRDefault="00577869" w:rsidP="00577869">
            <w:pPr>
              <w:ind w:right="360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Придбання урн</w:t>
            </w:r>
          </w:p>
        </w:tc>
        <w:tc>
          <w:tcPr>
            <w:tcW w:w="2135" w:type="dxa"/>
          </w:tcPr>
          <w:p w:rsidR="004567C9" w:rsidRDefault="00577869" w:rsidP="00744C6F">
            <w:pPr>
              <w:ind w:right="36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36 00</w:t>
            </w:r>
            <w:r w:rsidR="004567C9">
              <w:rPr>
                <w:sz w:val="28"/>
                <w:szCs w:val="28"/>
                <w:lang w:val="uk-UA"/>
              </w:rPr>
              <w:t>0,00</w:t>
            </w:r>
          </w:p>
        </w:tc>
      </w:tr>
      <w:tr w:rsidR="004567C9" w:rsidRPr="0007150B" w:rsidTr="009F59B0">
        <w:tc>
          <w:tcPr>
            <w:tcW w:w="959" w:type="dxa"/>
          </w:tcPr>
          <w:p w:rsidR="004567C9" w:rsidRPr="009018AA" w:rsidRDefault="004567C9" w:rsidP="00744C6F">
            <w:pPr>
              <w:ind w:right="360"/>
              <w:jc w:val="right"/>
              <w:rPr>
                <w:b/>
                <w:sz w:val="28"/>
                <w:szCs w:val="28"/>
                <w:lang w:val="uk-UA"/>
              </w:rPr>
            </w:pPr>
            <w:r w:rsidRPr="009018AA">
              <w:rPr>
                <w:b/>
                <w:sz w:val="28"/>
                <w:szCs w:val="28"/>
                <w:lang w:val="uk-UA"/>
              </w:rPr>
              <w:t>3</w:t>
            </w:r>
            <w:r>
              <w:rPr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6520" w:type="dxa"/>
          </w:tcPr>
          <w:p w:rsidR="004567C9" w:rsidRDefault="004567C9" w:rsidP="00744C6F">
            <w:pPr>
              <w:ind w:right="360"/>
              <w:rPr>
                <w:b/>
                <w:sz w:val="28"/>
                <w:szCs w:val="28"/>
                <w:lang w:val="uk-UA"/>
              </w:rPr>
            </w:pPr>
            <w:r w:rsidRPr="0007150B">
              <w:rPr>
                <w:b/>
                <w:sz w:val="28"/>
                <w:szCs w:val="28"/>
                <w:lang w:val="uk-UA"/>
              </w:rPr>
              <w:t xml:space="preserve">Придбання </w:t>
            </w:r>
            <w:r>
              <w:rPr>
                <w:b/>
                <w:sz w:val="28"/>
                <w:szCs w:val="28"/>
                <w:lang w:val="uk-UA"/>
              </w:rPr>
              <w:t>контейнерів</w:t>
            </w:r>
          </w:p>
          <w:p w:rsidR="009F59B0" w:rsidRPr="0007150B" w:rsidRDefault="009F59B0" w:rsidP="00744C6F">
            <w:pPr>
              <w:ind w:right="360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135" w:type="dxa"/>
          </w:tcPr>
          <w:p w:rsidR="004567C9" w:rsidRPr="0007150B" w:rsidRDefault="00577869" w:rsidP="00744C6F">
            <w:pPr>
              <w:ind w:right="36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40 000</w:t>
            </w:r>
            <w:r w:rsidR="004567C9">
              <w:rPr>
                <w:sz w:val="28"/>
                <w:szCs w:val="28"/>
                <w:lang w:val="uk-UA"/>
              </w:rPr>
              <w:t>,00</w:t>
            </w:r>
          </w:p>
        </w:tc>
      </w:tr>
      <w:tr w:rsidR="004567C9" w:rsidRPr="0007150B" w:rsidTr="009F59B0">
        <w:tc>
          <w:tcPr>
            <w:tcW w:w="959" w:type="dxa"/>
          </w:tcPr>
          <w:p w:rsidR="004567C9" w:rsidRPr="0007150B" w:rsidRDefault="004567C9" w:rsidP="00744C6F">
            <w:pPr>
              <w:ind w:right="36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6520" w:type="dxa"/>
          </w:tcPr>
          <w:p w:rsidR="004567C9" w:rsidRPr="009018AA" w:rsidRDefault="004567C9" w:rsidP="00744C6F">
            <w:pPr>
              <w:ind w:right="360"/>
              <w:rPr>
                <w:b/>
                <w:sz w:val="28"/>
                <w:szCs w:val="28"/>
                <w:lang w:val="uk-UA"/>
              </w:rPr>
            </w:pPr>
            <w:r w:rsidRPr="009018AA">
              <w:rPr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2135" w:type="dxa"/>
          </w:tcPr>
          <w:p w:rsidR="004567C9" w:rsidRPr="0007150B" w:rsidRDefault="00577869" w:rsidP="00744C6F">
            <w:pPr>
              <w:ind w:right="36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114 2</w:t>
            </w:r>
            <w:r w:rsidR="004567C9">
              <w:rPr>
                <w:sz w:val="28"/>
                <w:szCs w:val="28"/>
                <w:lang w:val="uk-UA"/>
              </w:rPr>
              <w:t>00</w:t>
            </w:r>
            <w:r w:rsidR="004567C9" w:rsidRPr="0007150B">
              <w:rPr>
                <w:sz w:val="28"/>
                <w:szCs w:val="28"/>
                <w:lang w:val="uk-UA"/>
              </w:rPr>
              <w:t>,00</w:t>
            </w:r>
          </w:p>
        </w:tc>
      </w:tr>
    </w:tbl>
    <w:p w:rsidR="00F77B48" w:rsidRDefault="00F77B48" w:rsidP="00F77B48">
      <w:pPr>
        <w:rPr>
          <w:b/>
          <w:sz w:val="28"/>
          <w:szCs w:val="28"/>
        </w:rPr>
      </w:pPr>
    </w:p>
    <w:p w:rsidR="009F59B0" w:rsidRDefault="009F59B0" w:rsidP="00F77B48">
      <w:pPr>
        <w:tabs>
          <w:tab w:val="left" w:pos="1620"/>
        </w:tabs>
        <w:rPr>
          <w:b/>
          <w:sz w:val="28"/>
          <w:szCs w:val="28"/>
          <w:lang w:val="uk-UA"/>
        </w:rPr>
      </w:pPr>
    </w:p>
    <w:p w:rsidR="000D156A" w:rsidRDefault="000D156A" w:rsidP="00F77B48">
      <w:pPr>
        <w:tabs>
          <w:tab w:val="left" w:pos="1620"/>
        </w:tabs>
        <w:rPr>
          <w:b/>
          <w:sz w:val="28"/>
          <w:szCs w:val="28"/>
          <w:lang w:val="uk-UA"/>
        </w:rPr>
      </w:pPr>
    </w:p>
    <w:p w:rsidR="000D156A" w:rsidRDefault="000D156A" w:rsidP="00F77B48">
      <w:pPr>
        <w:tabs>
          <w:tab w:val="left" w:pos="1620"/>
        </w:tabs>
        <w:rPr>
          <w:b/>
          <w:sz w:val="28"/>
          <w:szCs w:val="28"/>
          <w:lang w:val="uk-UA"/>
        </w:rPr>
      </w:pPr>
    </w:p>
    <w:p w:rsidR="00D6018A" w:rsidRPr="00D6018A" w:rsidRDefault="009F59B0" w:rsidP="00F77B48">
      <w:pPr>
        <w:tabs>
          <w:tab w:val="left" w:pos="1620"/>
        </w:tabs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</w:t>
      </w:r>
      <w:r w:rsidR="00F77B48" w:rsidRPr="004B3C9E">
        <w:rPr>
          <w:b/>
          <w:sz w:val="28"/>
          <w:szCs w:val="28"/>
        </w:rPr>
        <w:t xml:space="preserve">Секретар міської </w:t>
      </w:r>
      <w:proofErr w:type="gramStart"/>
      <w:r w:rsidR="00F77B48" w:rsidRPr="004B3C9E">
        <w:rPr>
          <w:b/>
          <w:sz w:val="28"/>
          <w:szCs w:val="28"/>
        </w:rPr>
        <w:t>ради</w:t>
      </w:r>
      <w:proofErr w:type="gramEnd"/>
      <w:r w:rsidR="00F77B48" w:rsidRPr="004B3C9E">
        <w:rPr>
          <w:b/>
          <w:sz w:val="28"/>
          <w:szCs w:val="28"/>
        </w:rPr>
        <w:t xml:space="preserve">           </w:t>
      </w:r>
      <w:r w:rsidR="00F77B48">
        <w:rPr>
          <w:b/>
          <w:sz w:val="28"/>
          <w:szCs w:val="28"/>
        </w:rPr>
        <w:t xml:space="preserve">                        Людмила ДЕМИДЕНКО</w:t>
      </w:r>
      <w:r w:rsidR="00D6018A">
        <w:rPr>
          <w:sz w:val="28"/>
          <w:szCs w:val="28"/>
          <w:lang w:val="uk-UA"/>
        </w:rPr>
        <w:tab/>
      </w:r>
    </w:p>
    <w:sectPr w:rsidR="00D6018A" w:rsidRPr="00D6018A" w:rsidSect="000964DD">
      <w:pgSz w:w="11906" w:h="16838"/>
      <w:pgMar w:top="719" w:right="1106" w:bottom="719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2715" w:rsidRDefault="00742715" w:rsidP="00BF60DC">
      <w:r>
        <w:separator/>
      </w:r>
    </w:p>
  </w:endnote>
  <w:endnote w:type="continuationSeparator" w:id="0">
    <w:p w:rsidR="00742715" w:rsidRDefault="00742715" w:rsidP="00BF6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2715" w:rsidRDefault="00742715" w:rsidP="00BF60DC">
      <w:r>
        <w:separator/>
      </w:r>
    </w:p>
  </w:footnote>
  <w:footnote w:type="continuationSeparator" w:id="0">
    <w:p w:rsidR="00742715" w:rsidRDefault="00742715" w:rsidP="00BF60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E2B3B"/>
    <w:multiLevelType w:val="hybridMultilevel"/>
    <w:tmpl w:val="E4B80AB8"/>
    <w:lvl w:ilvl="0" w:tplc="B938079A">
      <w:start w:val="1"/>
      <w:numFmt w:val="decimal"/>
      <w:lvlText w:val="%1."/>
      <w:lvlJc w:val="left"/>
      <w:pPr>
        <w:ind w:left="5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abstractNum w:abstractNumId="1">
    <w:nsid w:val="448E4239"/>
    <w:multiLevelType w:val="multilevel"/>
    <w:tmpl w:val="70FCC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1F47609"/>
    <w:multiLevelType w:val="hybridMultilevel"/>
    <w:tmpl w:val="083E74CA"/>
    <w:lvl w:ilvl="0" w:tplc="5EA44394">
      <w:start w:val="1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05"/>
        </w:tabs>
        <w:ind w:left="13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25"/>
        </w:tabs>
        <w:ind w:left="20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45"/>
        </w:tabs>
        <w:ind w:left="27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65"/>
        </w:tabs>
        <w:ind w:left="34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85"/>
        </w:tabs>
        <w:ind w:left="41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05"/>
        </w:tabs>
        <w:ind w:left="49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25"/>
        </w:tabs>
        <w:ind w:left="56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45"/>
        </w:tabs>
        <w:ind w:left="634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E0F"/>
    <w:rsid w:val="00000A16"/>
    <w:rsid w:val="00005D75"/>
    <w:rsid w:val="000107A9"/>
    <w:rsid w:val="0001579E"/>
    <w:rsid w:val="00015A8D"/>
    <w:rsid w:val="00016DF0"/>
    <w:rsid w:val="00023736"/>
    <w:rsid w:val="00050C15"/>
    <w:rsid w:val="00057562"/>
    <w:rsid w:val="0007150B"/>
    <w:rsid w:val="000964DD"/>
    <w:rsid w:val="000A5CB7"/>
    <w:rsid w:val="000D156A"/>
    <w:rsid w:val="000D750A"/>
    <w:rsid w:val="000F1817"/>
    <w:rsid w:val="0010411B"/>
    <w:rsid w:val="001320EF"/>
    <w:rsid w:val="001348C0"/>
    <w:rsid w:val="001530B7"/>
    <w:rsid w:val="001560BD"/>
    <w:rsid w:val="001637A8"/>
    <w:rsid w:val="001640DE"/>
    <w:rsid w:val="00165B9D"/>
    <w:rsid w:val="001664A9"/>
    <w:rsid w:val="001802AC"/>
    <w:rsid w:val="001902ED"/>
    <w:rsid w:val="00191074"/>
    <w:rsid w:val="00194FC9"/>
    <w:rsid w:val="001A0E01"/>
    <w:rsid w:val="001A1527"/>
    <w:rsid w:val="001A5930"/>
    <w:rsid w:val="001B026F"/>
    <w:rsid w:val="001B2301"/>
    <w:rsid w:val="001E08AC"/>
    <w:rsid w:val="0021762D"/>
    <w:rsid w:val="00221E0F"/>
    <w:rsid w:val="00222140"/>
    <w:rsid w:val="002266D8"/>
    <w:rsid w:val="00270A65"/>
    <w:rsid w:val="00276161"/>
    <w:rsid w:val="002D5940"/>
    <w:rsid w:val="002F5675"/>
    <w:rsid w:val="002F7828"/>
    <w:rsid w:val="00301D37"/>
    <w:rsid w:val="003203D7"/>
    <w:rsid w:val="00322F7E"/>
    <w:rsid w:val="00335506"/>
    <w:rsid w:val="003967FF"/>
    <w:rsid w:val="00397B95"/>
    <w:rsid w:val="003A3B35"/>
    <w:rsid w:val="003D5A26"/>
    <w:rsid w:val="004013CD"/>
    <w:rsid w:val="004039C7"/>
    <w:rsid w:val="00407136"/>
    <w:rsid w:val="00413A1D"/>
    <w:rsid w:val="0041578B"/>
    <w:rsid w:val="00436135"/>
    <w:rsid w:val="00436427"/>
    <w:rsid w:val="004409AF"/>
    <w:rsid w:val="00443F75"/>
    <w:rsid w:val="004445A2"/>
    <w:rsid w:val="004567C9"/>
    <w:rsid w:val="00471C21"/>
    <w:rsid w:val="0048622F"/>
    <w:rsid w:val="00486E23"/>
    <w:rsid w:val="00492845"/>
    <w:rsid w:val="004A117E"/>
    <w:rsid w:val="004A500E"/>
    <w:rsid w:val="004B097D"/>
    <w:rsid w:val="004C0179"/>
    <w:rsid w:val="004C1B4C"/>
    <w:rsid w:val="004D4FA4"/>
    <w:rsid w:val="004E21D1"/>
    <w:rsid w:val="004E387E"/>
    <w:rsid w:val="004E601D"/>
    <w:rsid w:val="00501A94"/>
    <w:rsid w:val="0052084F"/>
    <w:rsid w:val="00533BD0"/>
    <w:rsid w:val="00534322"/>
    <w:rsid w:val="0054276F"/>
    <w:rsid w:val="005537ED"/>
    <w:rsid w:val="00574D61"/>
    <w:rsid w:val="00577869"/>
    <w:rsid w:val="00580883"/>
    <w:rsid w:val="005875DF"/>
    <w:rsid w:val="005B02A7"/>
    <w:rsid w:val="005B6B81"/>
    <w:rsid w:val="005C66F1"/>
    <w:rsid w:val="005C72FA"/>
    <w:rsid w:val="005E0838"/>
    <w:rsid w:val="00605DA8"/>
    <w:rsid w:val="006118F0"/>
    <w:rsid w:val="00622D1E"/>
    <w:rsid w:val="00644539"/>
    <w:rsid w:val="00656DF4"/>
    <w:rsid w:val="006621FD"/>
    <w:rsid w:val="00677C57"/>
    <w:rsid w:val="00684332"/>
    <w:rsid w:val="006929C3"/>
    <w:rsid w:val="00697C6E"/>
    <w:rsid w:val="006A0BB1"/>
    <w:rsid w:val="006A4BA9"/>
    <w:rsid w:val="006A72A8"/>
    <w:rsid w:val="006B3EEA"/>
    <w:rsid w:val="006B59FC"/>
    <w:rsid w:val="006B6484"/>
    <w:rsid w:val="006F0667"/>
    <w:rsid w:val="006F2D10"/>
    <w:rsid w:val="00705731"/>
    <w:rsid w:val="0070727E"/>
    <w:rsid w:val="00712872"/>
    <w:rsid w:val="0073172A"/>
    <w:rsid w:val="00742715"/>
    <w:rsid w:val="0074629B"/>
    <w:rsid w:val="007756E4"/>
    <w:rsid w:val="00792341"/>
    <w:rsid w:val="007A287E"/>
    <w:rsid w:val="007A6559"/>
    <w:rsid w:val="007B2D15"/>
    <w:rsid w:val="007E7CD8"/>
    <w:rsid w:val="007E7E88"/>
    <w:rsid w:val="007F091B"/>
    <w:rsid w:val="00814443"/>
    <w:rsid w:val="008424D4"/>
    <w:rsid w:val="00845006"/>
    <w:rsid w:val="0088173B"/>
    <w:rsid w:val="008843B0"/>
    <w:rsid w:val="008A3746"/>
    <w:rsid w:val="008E3559"/>
    <w:rsid w:val="009018AA"/>
    <w:rsid w:val="00905A62"/>
    <w:rsid w:val="00910BB6"/>
    <w:rsid w:val="0091311D"/>
    <w:rsid w:val="00932EC3"/>
    <w:rsid w:val="00943A52"/>
    <w:rsid w:val="00965860"/>
    <w:rsid w:val="00977677"/>
    <w:rsid w:val="009815AF"/>
    <w:rsid w:val="009815C0"/>
    <w:rsid w:val="00986D8A"/>
    <w:rsid w:val="00992479"/>
    <w:rsid w:val="009C67E2"/>
    <w:rsid w:val="009F59B0"/>
    <w:rsid w:val="00A00182"/>
    <w:rsid w:val="00A04FB1"/>
    <w:rsid w:val="00A05C96"/>
    <w:rsid w:val="00A137DC"/>
    <w:rsid w:val="00A1704E"/>
    <w:rsid w:val="00A33894"/>
    <w:rsid w:val="00A339C7"/>
    <w:rsid w:val="00A33B9E"/>
    <w:rsid w:val="00A55363"/>
    <w:rsid w:val="00A644AB"/>
    <w:rsid w:val="00A7078D"/>
    <w:rsid w:val="00AB2F5A"/>
    <w:rsid w:val="00AB3AEF"/>
    <w:rsid w:val="00AC0485"/>
    <w:rsid w:val="00AC33C3"/>
    <w:rsid w:val="00AC66FD"/>
    <w:rsid w:val="00AD2217"/>
    <w:rsid w:val="00AD4B7E"/>
    <w:rsid w:val="00B03E86"/>
    <w:rsid w:val="00B04E93"/>
    <w:rsid w:val="00B14CF3"/>
    <w:rsid w:val="00B1541E"/>
    <w:rsid w:val="00B22E8F"/>
    <w:rsid w:val="00B35525"/>
    <w:rsid w:val="00B37157"/>
    <w:rsid w:val="00B4728B"/>
    <w:rsid w:val="00B53F94"/>
    <w:rsid w:val="00B608D6"/>
    <w:rsid w:val="00B808DD"/>
    <w:rsid w:val="00B90781"/>
    <w:rsid w:val="00B912C6"/>
    <w:rsid w:val="00BA01AD"/>
    <w:rsid w:val="00BA70C6"/>
    <w:rsid w:val="00BB08DE"/>
    <w:rsid w:val="00BC5CB8"/>
    <w:rsid w:val="00BD0348"/>
    <w:rsid w:val="00BD7976"/>
    <w:rsid w:val="00BE042E"/>
    <w:rsid w:val="00BF2CFE"/>
    <w:rsid w:val="00BF60DC"/>
    <w:rsid w:val="00BF726E"/>
    <w:rsid w:val="00C000B1"/>
    <w:rsid w:val="00C14470"/>
    <w:rsid w:val="00C44A76"/>
    <w:rsid w:val="00C517A5"/>
    <w:rsid w:val="00C616E0"/>
    <w:rsid w:val="00C64583"/>
    <w:rsid w:val="00C6682C"/>
    <w:rsid w:val="00C737B0"/>
    <w:rsid w:val="00C80FA4"/>
    <w:rsid w:val="00C86D14"/>
    <w:rsid w:val="00C9579F"/>
    <w:rsid w:val="00CC016A"/>
    <w:rsid w:val="00CC19A7"/>
    <w:rsid w:val="00CD571C"/>
    <w:rsid w:val="00CE723A"/>
    <w:rsid w:val="00D04156"/>
    <w:rsid w:val="00D14249"/>
    <w:rsid w:val="00D15D33"/>
    <w:rsid w:val="00D6018A"/>
    <w:rsid w:val="00D638B2"/>
    <w:rsid w:val="00D92B7E"/>
    <w:rsid w:val="00D96DB5"/>
    <w:rsid w:val="00DC7BB1"/>
    <w:rsid w:val="00DD1644"/>
    <w:rsid w:val="00DE4A69"/>
    <w:rsid w:val="00DE7596"/>
    <w:rsid w:val="00DF2CED"/>
    <w:rsid w:val="00DF4C73"/>
    <w:rsid w:val="00DF68EF"/>
    <w:rsid w:val="00E00703"/>
    <w:rsid w:val="00E10ECA"/>
    <w:rsid w:val="00E35562"/>
    <w:rsid w:val="00E3633C"/>
    <w:rsid w:val="00E47721"/>
    <w:rsid w:val="00E6225F"/>
    <w:rsid w:val="00E62BDD"/>
    <w:rsid w:val="00E650DF"/>
    <w:rsid w:val="00E7037A"/>
    <w:rsid w:val="00E7061E"/>
    <w:rsid w:val="00E81C04"/>
    <w:rsid w:val="00E828C8"/>
    <w:rsid w:val="00EB55A7"/>
    <w:rsid w:val="00EB7343"/>
    <w:rsid w:val="00EC6C44"/>
    <w:rsid w:val="00EE241B"/>
    <w:rsid w:val="00EE7524"/>
    <w:rsid w:val="00EF48DA"/>
    <w:rsid w:val="00F0064F"/>
    <w:rsid w:val="00F026F2"/>
    <w:rsid w:val="00F058A2"/>
    <w:rsid w:val="00F2236C"/>
    <w:rsid w:val="00F30C78"/>
    <w:rsid w:val="00F43FEA"/>
    <w:rsid w:val="00F554CE"/>
    <w:rsid w:val="00F60250"/>
    <w:rsid w:val="00F700B6"/>
    <w:rsid w:val="00F77B48"/>
    <w:rsid w:val="00F81086"/>
    <w:rsid w:val="00F813DB"/>
    <w:rsid w:val="00F94C90"/>
    <w:rsid w:val="00FE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E0F"/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7A6559"/>
    <w:pPr>
      <w:keepNext/>
      <w:jc w:val="center"/>
      <w:outlineLvl w:val="3"/>
    </w:pPr>
    <w:rPr>
      <w:b/>
      <w:sz w:val="36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locked/>
    <w:rsid w:val="00C44A76"/>
    <w:rPr>
      <w:rFonts w:ascii="Calibri" w:hAnsi="Calibri" w:cs="Times New Roman"/>
      <w:b/>
      <w:bCs/>
      <w:sz w:val="28"/>
      <w:szCs w:val="28"/>
    </w:rPr>
  </w:style>
  <w:style w:type="table" w:styleId="a3">
    <w:name w:val="Table Grid"/>
    <w:basedOn w:val="a1"/>
    <w:uiPriority w:val="99"/>
    <w:rsid w:val="004C01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rsid w:val="004E21D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locked/>
    <w:rsid w:val="004E21D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4E21D1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BF60DC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F60DC"/>
    <w:rPr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semiHidden/>
    <w:unhideWhenUsed/>
    <w:rsid w:val="00BF60DC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F60DC"/>
    <w:rPr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E0F"/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7A6559"/>
    <w:pPr>
      <w:keepNext/>
      <w:jc w:val="center"/>
      <w:outlineLvl w:val="3"/>
    </w:pPr>
    <w:rPr>
      <w:b/>
      <w:sz w:val="36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locked/>
    <w:rsid w:val="00C44A76"/>
    <w:rPr>
      <w:rFonts w:ascii="Calibri" w:hAnsi="Calibri" w:cs="Times New Roman"/>
      <w:b/>
      <w:bCs/>
      <w:sz w:val="28"/>
      <w:szCs w:val="28"/>
    </w:rPr>
  </w:style>
  <w:style w:type="table" w:styleId="a3">
    <w:name w:val="Table Grid"/>
    <w:basedOn w:val="a1"/>
    <w:uiPriority w:val="99"/>
    <w:rsid w:val="004C01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rsid w:val="004E21D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locked/>
    <w:rsid w:val="004E21D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4E21D1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BF60DC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F60DC"/>
    <w:rPr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semiHidden/>
    <w:unhideWhenUsed/>
    <w:rsid w:val="00BF60DC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F60DC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24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\Application%20Data\Microsoft\&#1064;&#1072;&#1073;&#1083;&#1086;&#1085;&#1099;\&#1088;&#1110;&#1096;&#1077;&#1085;&#1085;&#1103;%20&#1074;&#1080;&#1082;&#1086;&#1085;&#1082;&#1086;&#1084;&#1091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694886-3DC1-4010-B3F8-170AFB216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рішення виконкому.dot</Template>
  <TotalTime>90</TotalTime>
  <Pages>2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</dc:creator>
  <cp:lastModifiedBy>Roma Rada</cp:lastModifiedBy>
  <cp:revision>8</cp:revision>
  <cp:lastPrinted>2024-01-23T07:58:00Z</cp:lastPrinted>
  <dcterms:created xsi:type="dcterms:W3CDTF">2024-01-23T06:56:00Z</dcterms:created>
  <dcterms:modified xsi:type="dcterms:W3CDTF">2024-02-12T08:20:00Z</dcterms:modified>
</cp:coreProperties>
</file>